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: </w:t>
      </w:r>
    </w:p>
    <w:p w:rsidR="003276B1" w:rsidRDefault="003276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  <w:r>
        <w:rPr>
          <w:rFonts w:ascii="Comic Sans MS" w:hAnsi="Comic Sans MS"/>
          <w:b/>
          <w:sz w:val="20"/>
          <w:szCs w:val="20"/>
        </w:rPr>
        <w:t>01.03.2017</w:t>
      </w:r>
    </w:p>
    <w:p w:rsidR="003276B1" w:rsidRPr="005B0ECA" w:rsidRDefault="003276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5B0ECA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b/>
          <w:sz w:val="20"/>
          <w:szCs w:val="20"/>
        </w:rPr>
        <w:t xml:space="preserve">  : 48-66</w:t>
      </w:r>
    </w:p>
    <w:p w:rsidR="003276B1" w:rsidRPr="008978B2" w:rsidRDefault="003276B1" w:rsidP="002B44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3276B1" w:rsidRDefault="003276B1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276B1" w:rsidRPr="008978B2" w:rsidRDefault="003276B1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3276B1" w:rsidRPr="008978B2" w:rsidRDefault="003276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3276B1" w:rsidRPr="008978B2" w:rsidRDefault="003276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TRAŞ KÖPÜĞÜNDEN SANAT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3276B1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276B1" w:rsidRPr="001C50ED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  <w:r w:rsidRPr="001C50ED">
        <w:rPr>
          <w:rFonts w:ascii="Comic Sans MS" w:hAnsi="Comic Sans MS"/>
          <w:b/>
          <w:sz w:val="20"/>
          <w:szCs w:val="20"/>
        </w:rPr>
        <w:t>Öğle Yemeği, Temizlik</w:t>
      </w:r>
    </w:p>
    <w:p w:rsidR="003276B1" w:rsidRPr="001C50ED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  <w:r w:rsidRPr="001C50ED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3276B1" w:rsidRPr="001C50ED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  <w:r w:rsidRPr="001C50ED">
        <w:rPr>
          <w:rFonts w:ascii="Comic Sans MS" w:hAnsi="Comic Sans MS"/>
          <w:b/>
          <w:sz w:val="20"/>
          <w:szCs w:val="20"/>
        </w:rPr>
        <w:t>Kahvaltı, Temizlik</w:t>
      </w:r>
    </w:p>
    <w:p w:rsidR="003276B1" w:rsidRPr="001C50ED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276B1" w:rsidRPr="001C50ED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  <w:r w:rsidRPr="001C50ED">
        <w:rPr>
          <w:rFonts w:ascii="Comic Sans MS" w:hAnsi="Comic Sans MS"/>
          <w:b/>
          <w:sz w:val="20"/>
          <w:szCs w:val="20"/>
        </w:rPr>
        <w:t>Etkinlik Zamanı</w:t>
      </w:r>
    </w:p>
    <w:p w:rsidR="003276B1" w:rsidRPr="002B443D" w:rsidRDefault="003276B1" w:rsidP="001C50ED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‘’MISIR PATLATMA ’’ isimli  oyun</w:t>
      </w:r>
      <w:r w:rsidRPr="002B443D">
        <w:rPr>
          <w:rFonts w:ascii="Comic Sans MS" w:hAnsi="Comic Sans MS"/>
          <w:sz w:val="20"/>
          <w:szCs w:val="20"/>
        </w:rPr>
        <w:t xml:space="preserve"> etkinliği</w:t>
      </w:r>
    </w:p>
    <w:p w:rsidR="003276B1" w:rsidRPr="001C50ED" w:rsidRDefault="003276B1" w:rsidP="001C50ED">
      <w:pPr>
        <w:pStyle w:val="NoSpacing"/>
        <w:rPr>
          <w:rFonts w:ascii="Comic Sans MS" w:hAnsi="Comic Sans MS"/>
          <w:b/>
          <w:sz w:val="20"/>
          <w:szCs w:val="20"/>
        </w:rPr>
      </w:pPr>
      <w:r w:rsidRPr="001C50ED">
        <w:rPr>
          <w:rFonts w:ascii="Comic Sans MS" w:hAnsi="Comic Sans MS"/>
          <w:b/>
          <w:sz w:val="20"/>
          <w:szCs w:val="20"/>
        </w:rPr>
        <w:t>Oyun Zamanı</w:t>
      </w:r>
    </w:p>
    <w:p w:rsidR="003276B1" w:rsidRPr="002B443D" w:rsidRDefault="003276B1" w:rsidP="001C50ED">
      <w:pPr>
        <w:pStyle w:val="NoSpacing"/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Öğrenme merkezlerinde oyun</w:t>
      </w:r>
    </w:p>
    <w:p w:rsidR="003276B1" w:rsidRPr="008978B2" w:rsidRDefault="003276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3276B1" w:rsidRPr="008978B2" w:rsidRDefault="003276B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3276B1" w:rsidRPr="008978B2" w:rsidRDefault="003276B1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276B1" w:rsidRDefault="003276B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276B1" w:rsidRDefault="003276B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276B1" w:rsidRDefault="003276B1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3276B1" w:rsidRDefault="003276B1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TRAŞ KÖPÜĞÜNDEN SANAT</w:t>
      </w:r>
    </w:p>
    <w:p w:rsidR="003276B1" w:rsidRPr="00436F22" w:rsidRDefault="003276B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Sanat-müzik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3276B1" w:rsidRDefault="003276B1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3276B1" w:rsidRPr="00BB3A48" w:rsidRDefault="003276B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9pt;width:331.5pt;height:19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">
            <v:textbox>
              <w:txbxContent>
                <w:p w:rsidR="003276B1" w:rsidRDefault="003276B1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276B1" w:rsidRPr="00B3737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  <w:r w:rsidRPr="00B373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3276B1" w:rsidRPr="00B3737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3276B1" w:rsidRPr="00B3737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Göstergeleri: Nesne/varlığın miktarını söyler. Nesne/varlığın şeklini söyler.</w:t>
                  </w:r>
                </w:p>
                <w:p w:rsidR="003276B1" w:rsidRPr="00B3737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3276B1" w:rsidRPr="00B3737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 Göstergeleri: Değişik malzemeler kullanarak resim yapar. Nesneleri sıkar. Malzemelere elleriyle şekil verir. Malzemelere araç kullanarak şekil verir, çizgileri istenilen nitelikte çizer.</w:t>
                  </w:r>
                </w:p>
                <w:p w:rsidR="003276B1" w:rsidRPr="00B3737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Kazanım 5: Müzik ve ritim eşliğinde hareket eder.</w:t>
                  </w:r>
                </w:p>
                <w:p w:rsidR="003276B1" w:rsidRPr="00D40B9B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Göstergeleri: Nesneleri ve bedenini kullanarak ritim çalışması yapar</w:t>
                  </w:r>
                </w:p>
                <w:p w:rsidR="003276B1" w:rsidRPr="00D40B9B" w:rsidRDefault="003276B1" w:rsidP="00A155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3276B1" w:rsidRDefault="003276B1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3276B1" w:rsidRPr="0031026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‘’ Bugün çok eğleneceğiz, ellerimizi özgürce kullanacağız. Resim çizmenin keyfini yaşayacağız’’  diyerek çocukların dikkati etkinliğe çekilir.</w:t>
                  </w:r>
                </w:p>
                <w:p w:rsidR="003276B1" w:rsidRPr="0031026A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Masalara naylonlar serilir. Çocuklar önlüklerini giyerler. Tıraş köpüğü çocuklara tanıtılır.  Malzemeyle neler yapılabileceği hakkında sohbet edilir. Her masaya köpük sıkılır ve serbest olarak resim çalışmala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rı yapılır. Çocuklar köpüğü elleri</w:t>
                  </w: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e masaya dağıtır ve işaret parmağıyla istediği resmi çizer. Çalışma esnasında sözsüz müzik dinletilir.</w:t>
                  </w:r>
                </w:p>
                <w:p w:rsidR="003276B1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NOT: resim çizmek istemeyenler  çizgi çalışması yapabilir, şekiller çizebilir, el – parmak baskısı yapabilir.</w:t>
                  </w:r>
                </w:p>
                <w:p w:rsidR="003276B1" w:rsidRDefault="003276B1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Etkinlik sonrası temizlik hep birlikte yapılır, sınıf düzenlenir.</w:t>
                  </w:r>
                </w:p>
                <w:p w:rsidR="003276B1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ELLERİM TOMBİK TOMBİK..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şarkısı söylenir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Ellerim tombik tombik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Kirlenirse çok komik.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Kirli eller sevilmez,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Güzelliği görülmez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Saçlarım bakım ister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Hele dişler,hele dişler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Kirlenmesin kulaklar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Uzamasın tırnaklar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Çok koşup da terleme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Soğuk sulardan içe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Sonra hasta olursun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Arayıp doktor bulursun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Doktor gelir odana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iğne yapar popona</w:t>
                  </w:r>
                </w:p>
                <w:p w:rsidR="003276B1" w:rsidRPr="00B3737A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Ay ay diye bağırma</w:t>
                  </w:r>
                </w:p>
                <w:p w:rsidR="003276B1" w:rsidRDefault="003276B1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Koşup anneni çağırma</w:t>
                  </w:r>
                </w:p>
              </w:txbxContent>
            </v:textbox>
          </v:shape>
        </w:pict>
      </w:r>
    </w:p>
    <w:p w:rsidR="003276B1" w:rsidRPr="00BB3A48" w:rsidRDefault="003276B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276B1" w:rsidRDefault="003276B1">
      <w:r>
        <w:rPr>
          <w:noProof/>
        </w:rPr>
        <w:pict>
          <v:shape id="Text Box 9" o:spid="_x0000_s1028" type="#_x0000_t202" style="position:absolute;margin-left:-6.35pt;margin-top:329.05pt;width:336pt;height:59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">
            <v:textbox>
              <w:txbxContent>
                <w:p w:rsidR="003276B1" w:rsidRPr="00B3737A" w:rsidRDefault="003276B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4.15pt;margin-top:284.05pt;width:324pt;height:30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">
            <v:textbox>
              <w:txbxContent>
                <w:p w:rsidR="003276B1" w:rsidRDefault="003276B1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1pt;margin-top:182.8pt;width:329.2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">
            <v:textbox>
              <w:txbxContent>
                <w:p w:rsidR="003276B1" w:rsidRDefault="003276B1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3276B1" w:rsidRPr="00B3737A" w:rsidRDefault="003276B1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Naylon örtü , tıraş köpüğü</w:t>
                  </w:r>
                </w:p>
                <w:p w:rsidR="003276B1" w:rsidRDefault="003276B1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3276B1" w:rsidRPr="00D40B9B" w:rsidRDefault="003276B1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Tıraş köpüğü</w:t>
                  </w:r>
                </w:p>
                <w:p w:rsidR="003276B1" w:rsidRDefault="003276B1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3276B1" w:rsidRPr="009B2D3F" w:rsidRDefault="003276B1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3276B1" w:rsidRPr="00436F22" w:rsidRDefault="003276B1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3276B1" w:rsidRDefault="003276B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3276B1" w:rsidRPr="00B3737A" w:rsidRDefault="003276B1" w:rsidP="00B3737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Tıraş köpüğü neye benziyor?</w:t>
      </w:r>
    </w:p>
    <w:p w:rsidR="003276B1" w:rsidRPr="00B3737A" w:rsidRDefault="003276B1" w:rsidP="00B3737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Köpük ile resim yapmak nasıl bir duygu?</w:t>
      </w:r>
    </w:p>
    <w:p w:rsidR="003276B1" w:rsidRPr="00A513E1" w:rsidRDefault="003276B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Köpükle resim çizerken zorlandınız mı?</w:t>
      </w:r>
    </w:p>
    <w:p w:rsidR="003276B1" w:rsidRDefault="003276B1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276B1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</w:p>
    <w:p w:rsidR="003276B1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</w:p>
    <w:p w:rsidR="003276B1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</w:p>
    <w:p w:rsidR="003276B1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</w:p>
    <w:p w:rsidR="003276B1" w:rsidRPr="002B443D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</w:p>
    <w:p w:rsidR="003276B1" w:rsidRPr="002B443D" w:rsidRDefault="003276B1" w:rsidP="002B44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ETKİNLİK PLANI  2</w:t>
      </w:r>
    </w:p>
    <w:p w:rsidR="003276B1" w:rsidRPr="002B443D" w:rsidRDefault="003276B1" w:rsidP="002B443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MISIR PATLATMA</w:t>
      </w:r>
    </w:p>
    <w:p w:rsidR="003276B1" w:rsidRPr="002B443D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Etkinlik türü: oyun etkinliği ( büyük grup)</w:t>
      </w:r>
    </w:p>
    <w:p w:rsidR="003276B1" w:rsidRPr="002B443D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Yaş grubu:48 66 ay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KAZANIM VE GÖSTERGELERİ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GGELİŞİM</w:t>
      </w:r>
      <w:bookmarkStart w:id="0" w:name="_GoBack"/>
      <w:bookmarkEnd w:id="0"/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Kazanım 1: Yer değişt</w:t>
      </w:r>
      <w:r>
        <w:rPr>
          <w:rFonts w:ascii="Comic Sans MS" w:hAnsi="Comic Sans MS"/>
          <w:sz w:val="20"/>
          <w:szCs w:val="20"/>
        </w:rPr>
        <w:t xml:space="preserve">irme hareketleri yapar. 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Göstergeleri:Isınma ve soğuma hareketlerini bir rehber eşliğinde yapar. Yönergeler doğrultusunda yürür. Yönergeler doğrultusunda koşar. Belli bir yükseklikten atlar.</w:t>
      </w:r>
      <w:r>
        <w:rPr>
          <w:rFonts w:ascii="Comic Sans MS" w:hAnsi="Comic Sans MS"/>
          <w:sz w:val="20"/>
          <w:szCs w:val="20"/>
        </w:rPr>
        <w:t xml:space="preserve"> </w:t>
      </w:r>
      <w:r w:rsidRPr="002B443D">
        <w:rPr>
          <w:rFonts w:ascii="Comic Sans MS" w:hAnsi="Comic Sans MS"/>
          <w:sz w:val="20"/>
          <w:szCs w:val="20"/>
        </w:rPr>
        <w:t>Belli bir yüksekliğe zıplar.</w:t>
      </w:r>
      <w:r w:rsidRPr="002B443D">
        <w:rPr>
          <w:rFonts w:ascii="Comic Sans MS" w:hAnsi="Comic Sans MS"/>
          <w:sz w:val="20"/>
          <w:szCs w:val="20"/>
        </w:rPr>
        <w:tab/>
      </w:r>
    </w:p>
    <w:p w:rsidR="003276B1" w:rsidRDefault="003276B1" w:rsidP="002B443D">
      <w:pPr>
        <w:pStyle w:val="NoSpacing"/>
        <w:rPr>
          <w:rFonts w:ascii="Comic Sans MS" w:hAnsi="Comic Sans MS"/>
          <w:sz w:val="20"/>
          <w:szCs w:val="20"/>
        </w:rPr>
      </w:pP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ÖĞRENİM SÜRECİ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Mısır Patlatma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 xml:space="preserve">Oyuncular küçük bir halka yapar ve çömelik duruma geçerler.oyunu yöneten: </w:t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- ‘’Şimdi hep birlikte mısır patlatacağız.Ocağımızı yakalım,mısırları tavaya koyalım,içine biraz yağ koyalım,lezzetli olması içinde içine biraz tuz atalımve mısırlarımızın ısınmasını bekleyelim.</w:t>
      </w:r>
      <w:r>
        <w:rPr>
          <w:rFonts w:ascii="Comic Sans MS" w:hAnsi="Comic Sans MS"/>
          <w:sz w:val="20"/>
          <w:szCs w:val="20"/>
        </w:rPr>
        <w:t xml:space="preserve"> </w:t>
      </w:r>
      <w:r w:rsidRPr="002B443D">
        <w:rPr>
          <w:rFonts w:ascii="Comic Sans MS" w:hAnsi="Comic Sans MS"/>
          <w:sz w:val="20"/>
          <w:szCs w:val="20"/>
        </w:rPr>
        <w:t>Mısırlarımız yavaş yavaş ısınmaya başladı.En alttaki mısır ısınmaya başladı ve patladı’’,der.Oyuncular ‘’Pat’’ sesi çıkararak zıplarlar.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 xml:space="preserve">Oyunun yönetmeni : </w:t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- ‘’İki mısır daha ısındı ve patladı’’ der.Oyuncular iki defa pat sesi çıkarıp,zıplarlar.Oyunu yöneten,istediği biçimde mısırları patlatarak oyunu uzatır.’’Mısırların hepsi ısındı’’ der ve çocuklar ‘’Pat’’sesi çıkararak zıplamaya başlarlar.</w:t>
      </w:r>
    </w:p>
    <w:p w:rsidR="003276B1" w:rsidRDefault="003276B1" w:rsidP="002B443D">
      <w:pPr>
        <w:tabs>
          <w:tab w:val="left" w:pos="4425"/>
        </w:tabs>
      </w:pPr>
      <w:r>
        <w:tab/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MATERYALLER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SÖZCÜKLER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Mısır patlatmak,ısınmak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KAVRAMLAR</w:t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 xml:space="preserve"> </w:t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AİLE KATILIMI</w:t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76B1" w:rsidRDefault="003276B1" w:rsidP="002B443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276B1" w:rsidRPr="002B443D" w:rsidRDefault="003276B1" w:rsidP="002B443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DEĞERLENDİRME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Mısır oyununda, mısırlar ısınınca ne oldu?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İlkönce kaç tane mısır patladı?</w:t>
      </w:r>
    </w:p>
    <w:p w:rsidR="003276B1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sz w:val="20"/>
          <w:szCs w:val="20"/>
        </w:rPr>
        <w:t>Hepsi birden ısınınca ne oldu?</w:t>
      </w: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276B1" w:rsidRPr="002B443D" w:rsidRDefault="003276B1" w:rsidP="002B443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2B443D">
        <w:rPr>
          <w:rFonts w:ascii="Comic Sans MS" w:hAnsi="Comic Sans MS"/>
          <w:b/>
          <w:sz w:val="20"/>
          <w:szCs w:val="20"/>
        </w:rPr>
        <w:t>UYARLAMA:</w:t>
      </w:r>
      <w:r w:rsidRPr="002B443D">
        <w:rPr>
          <w:rFonts w:ascii="Comic Sans MS" w:hAnsi="Comic Sans MS"/>
          <w:sz w:val="20"/>
          <w:szCs w:val="20"/>
        </w:rPr>
        <w:t>Sınıfta engeli olan öğrenciler varsa, engelleri göz önünde bulundurularak etkinlikler düzenlenmelidir</w:t>
      </w:r>
    </w:p>
    <w:sectPr w:rsidR="003276B1" w:rsidRPr="002B443D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6B1" w:rsidRDefault="003276B1" w:rsidP="00806A98">
      <w:pPr>
        <w:spacing w:after="0" w:line="240" w:lineRule="auto"/>
      </w:pPr>
      <w:r>
        <w:separator/>
      </w:r>
    </w:p>
  </w:endnote>
  <w:endnote w:type="continuationSeparator" w:id="0">
    <w:p w:rsidR="003276B1" w:rsidRDefault="003276B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6B1" w:rsidRDefault="003276B1">
    <w:pPr>
      <w:pStyle w:val="Footer"/>
    </w:pPr>
  </w:p>
  <w:p w:rsidR="003276B1" w:rsidRDefault="003276B1">
    <w:pPr>
      <w:pStyle w:val="Footer"/>
    </w:pPr>
  </w:p>
  <w:p w:rsidR="003276B1" w:rsidRDefault="003276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6B1" w:rsidRDefault="003276B1" w:rsidP="00806A98">
      <w:pPr>
        <w:spacing w:after="0" w:line="240" w:lineRule="auto"/>
      </w:pPr>
      <w:r>
        <w:separator/>
      </w:r>
    </w:p>
  </w:footnote>
  <w:footnote w:type="continuationSeparator" w:id="0">
    <w:p w:rsidR="003276B1" w:rsidRDefault="003276B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7772D"/>
    <w:rsid w:val="0018560E"/>
    <w:rsid w:val="001A45E0"/>
    <w:rsid w:val="001B4E66"/>
    <w:rsid w:val="001C50ED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443D"/>
    <w:rsid w:val="002B5687"/>
    <w:rsid w:val="002C40DB"/>
    <w:rsid w:val="002F7B42"/>
    <w:rsid w:val="0030759F"/>
    <w:rsid w:val="0031026A"/>
    <w:rsid w:val="00315189"/>
    <w:rsid w:val="003276B1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97BC7"/>
    <w:rsid w:val="004C5BC8"/>
    <w:rsid w:val="004D39DA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0ECA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32336"/>
    <w:rsid w:val="008432E8"/>
    <w:rsid w:val="0085733F"/>
    <w:rsid w:val="00862D77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30907"/>
    <w:rsid w:val="00A513E1"/>
    <w:rsid w:val="00A52598"/>
    <w:rsid w:val="00A54085"/>
    <w:rsid w:val="00A62724"/>
    <w:rsid w:val="00A70267"/>
    <w:rsid w:val="00A75BE9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3737A"/>
    <w:rsid w:val="00B64698"/>
    <w:rsid w:val="00B67CE3"/>
    <w:rsid w:val="00BA482B"/>
    <w:rsid w:val="00BB3A48"/>
    <w:rsid w:val="00BC3403"/>
    <w:rsid w:val="00BC6104"/>
    <w:rsid w:val="00BE067A"/>
    <w:rsid w:val="00C110B3"/>
    <w:rsid w:val="00C120B6"/>
    <w:rsid w:val="00C246D6"/>
    <w:rsid w:val="00C3789F"/>
    <w:rsid w:val="00C46EBF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94A26"/>
    <w:rsid w:val="00D958B9"/>
    <w:rsid w:val="00DB7C4E"/>
    <w:rsid w:val="00DE524A"/>
    <w:rsid w:val="00DF1949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EF7600"/>
    <w:rsid w:val="00F12C2C"/>
    <w:rsid w:val="00F25426"/>
    <w:rsid w:val="00F300A9"/>
    <w:rsid w:val="00F30EA0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  <w:rsid w:val="00FF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D7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02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375</Words>
  <Characters>2139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13</cp:revision>
  <dcterms:created xsi:type="dcterms:W3CDTF">2015-07-07T18:54:00Z</dcterms:created>
  <dcterms:modified xsi:type="dcterms:W3CDTF">2016-08-27T23:23:00Z</dcterms:modified>
</cp:coreProperties>
</file>